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3ED" w:rsidRPr="007325B5" w:rsidRDefault="00B033ED">
      <w:pPr>
        <w:rPr>
          <w:rFonts w:ascii="Comic Sans MS" w:eastAsia="黑体" w:hAnsi="Comic Sans MS"/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82.6pt;height:93pt;z-index:251658240;mso-position-horizontal:left;mso-position-horizontal-relative:margin;mso-position-vertical:top;mso-position-vertical-relative:margin">
            <v:imagedata r:id="rId7" o:title=""/>
            <w10:wrap type="square" anchorx="margin" anchory="margin"/>
          </v:shape>
        </w:pict>
      </w:r>
      <w:r w:rsidRPr="007325B5">
        <w:rPr>
          <w:rFonts w:ascii="Comic Sans MS" w:eastAsia="黑体" w:hAnsi="Comic Sans MS"/>
          <w:sz w:val="36"/>
        </w:rPr>
        <w:t>ENROLMENT FORM</w:t>
      </w:r>
    </w:p>
    <w:p w:rsidR="00B033ED" w:rsidRPr="007325B5" w:rsidRDefault="00B033ED">
      <w:pPr>
        <w:rPr>
          <w:rFonts w:ascii="Comic Sans MS" w:eastAsia="黑体" w:hAnsi="Comic Sans MS"/>
          <w:sz w:val="36"/>
        </w:rPr>
      </w:pPr>
      <w:r w:rsidRPr="007325B5">
        <w:rPr>
          <w:rFonts w:ascii="Comic Sans MS" w:eastAsia="黑体" w:hAnsi="Comic Sans MS"/>
          <w:sz w:val="36"/>
        </w:rPr>
        <w:t>3i Art Center Summer Program 2014</w:t>
      </w:r>
    </w:p>
    <w:p w:rsidR="00B033ED" w:rsidRPr="007325B5" w:rsidRDefault="00B033ED">
      <w:pPr>
        <w:rPr>
          <w:rFonts w:ascii="Comic Sans MS" w:eastAsia="黑体" w:hAnsi="Comic Sans MS"/>
          <w:sz w:val="36"/>
        </w:rPr>
      </w:pPr>
      <w:r w:rsidRPr="007325B5">
        <w:rPr>
          <w:rFonts w:ascii="Comic Sans MS" w:eastAsia="黑体" w:hAnsi="Comic Sans MS"/>
          <w:sz w:val="36"/>
        </w:rPr>
        <w:t>2014</w:t>
      </w:r>
      <w:r w:rsidRPr="007325B5">
        <w:rPr>
          <w:rFonts w:ascii="Comic Sans MS" w:eastAsia="黑体" w:hint="eastAsia"/>
          <w:sz w:val="36"/>
        </w:rPr>
        <w:t>爱立方美学夏令营注册申请表</w:t>
      </w:r>
    </w:p>
    <w:p w:rsidR="00B033ED" w:rsidRPr="007325B5" w:rsidRDefault="00B033ED" w:rsidP="008927FA">
      <w:pPr>
        <w:spacing w:beforeLines="50"/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  <w:sz w:val="24"/>
        </w:rPr>
        <w:t>Parent / Legal Guardian/</w:t>
      </w:r>
      <w:r w:rsidRPr="007325B5">
        <w:rPr>
          <w:rFonts w:ascii="Comic Sans MS" w:eastAsia="黑体" w:hint="eastAsia"/>
          <w:sz w:val="24"/>
        </w:rPr>
        <w:t>家长、合法监护人信息</w:t>
      </w:r>
      <w:r w:rsidRPr="007325B5">
        <w:rPr>
          <w:rFonts w:ascii="Comic Sans MS" w:eastAsia="黑体" w:hAnsi="Comic Sans MS"/>
          <w:sz w:val="24"/>
        </w:rPr>
        <w:t>:</w:t>
      </w:r>
      <w:r w:rsidRPr="007325B5">
        <w:rPr>
          <w:rFonts w:ascii="Comic Sans MS" w:eastAsia="黑体" w:hAnsi="Comic Sans MS"/>
          <w:sz w:val="24"/>
        </w:rPr>
        <w:tab/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Last Name/</w:t>
      </w:r>
      <w:r w:rsidRPr="007325B5">
        <w:rPr>
          <w:rFonts w:ascii="Comic Sans MS" w:eastAsia="黑体" w:hint="eastAsia"/>
        </w:rPr>
        <w:t>姓</w:t>
      </w:r>
      <w:r w:rsidRPr="007325B5"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    </w:t>
      </w:r>
      <w:r w:rsidRPr="007325B5">
        <w:rPr>
          <w:rFonts w:ascii="Comic Sans MS" w:eastAsia="黑体" w:hAnsi="Comic Sans MS"/>
        </w:rPr>
        <w:t xml:space="preserve"> First Name/</w:t>
      </w:r>
      <w:r w:rsidRPr="007325B5">
        <w:rPr>
          <w:rFonts w:ascii="Comic Sans MS" w:eastAsia="黑体" w:hint="eastAsia"/>
        </w:rPr>
        <w:t>名</w:t>
      </w:r>
      <w:r w:rsidRPr="007325B5"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         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Mobile Phone/</w:t>
      </w:r>
      <w:r w:rsidRPr="007325B5">
        <w:rPr>
          <w:rFonts w:ascii="Comic Sans MS" w:eastAsia="黑体" w:hint="eastAsia"/>
        </w:rPr>
        <w:t>电话</w:t>
      </w:r>
      <w:r w:rsidRPr="007325B5"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</w:t>
      </w:r>
      <w:r w:rsidRPr="007325B5">
        <w:rPr>
          <w:rFonts w:ascii="Comic Sans MS" w:eastAsia="黑体" w:hAnsi="Comic Sans MS"/>
        </w:rPr>
        <w:t xml:space="preserve"> Email/</w:t>
      </w:r>
      <w:r w:rsidRPr="007325B5">
        <w:rPr>
          <w:rFonts w:ascii="Comic Sans MS" w:eastAsia="黑体" w:hint="eastAsia"/>
        </w:rPr>
        <w:t>邮箱</w:t>
      </w:r>
      <w:r>
        <w:rPr>
          <w:rFonts w:ascii="Comic Sans MS" w:eastAsia="黑体" w:hAnsi="Comic Sans MS"/>
        </w:rPr>
        <w:t xml:space="preserve">: </w:t>
      </w:r>
      <w:r>
        <w:rPr>
          <w:rFonts w:ascii="Comic Sans MS" w:eastAsia="黑体" w:hAnsi="Comic Sans MS"/>
          <w:u w:val="single"/>
        </w:rPr>
        <w:t xml:space="preserve">                              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Home Address/</w:t>
      </w:r>
      <w:r w:rsidRPr="007325B5">
        <w:rPr>
          <w:rFonts w:ascii="Comic Sans MS" w:eastAsia="黑体" w:hint="eastAsia"/>
        </w:rPr>
        <w:t>家庭住址</w:t>
      </w:r>
      <w:r w:rsidRPr="007325B5">
        <w:rPr>
          <w:rFonts w:ascii="Comic Sans MS" w:eastAsia="黑体" w:hAnsi="Comic Sans MS"/>
        </w:rPr>
        <w:t xml:space="preserve">: </w:t>
      </w:r>
      <w:r>
        <w:rPr>
          <w:rFonts w:ascii="Comic Sans MS" w:eastAsia="黑体" w:hAnsi="Comic Sans MS"/>
          <w:u w:val="single"/>
        </w:rPr>
        <w:t xml:space="preserve">                                                       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Home Phone/</w:t>
      </w:r>
      <w:r w:rsidRPr="007325B5">
        <w:rPr>
          <w:rFonts w:ascii="Comic Sans MS" w:eastAsia="黑体" w:hint="eastAsia"/>
        </w:rPr>
        <w:t>家庭电话</w:t>
      </w:r>
      <w:r w:rsidRPr="007325B5">
        <w:rPr>
          <w:rFonts w:ascii="Comic Sans MS" w:eastAsia="黑体" w:hAnsi="Comic Sans MS"/>
        </w:rPr>
        <w:t xml:space="preserve">: </w:t>
      </w:r>
      <w:r>
        <w:rPr>
          <w:rFonts w:ascii="Comic Sans MS" w:eastAsia="黑体" w:hAnsi="Comic Sans MS"/>
          <w:u w:val="single"/>
        </w:rPr>
        <w:t xml:space="preserve">                                                         </w:t>
      </w:r>
    </w:p>
    <w:p w:rsidR="00B033ED" w:rsidRPr="007325B5" w:rsidRDefault="00B033ED" w:rsidP="008927FA">
      <w:pPr>
        <w:spacing w:beforeLines="50"/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  <w:sz w:val="24"/>
        </w:rPr>
        <w:t>The Student/</w:t>
      </w:r>
      <w:r w:rsidRPr="007325B5">
        <w:rPr>
          <w:rFonts w:ascii="Comic Sans MS" w:eastAsia="黑体" w:hint="eastAsia"/>
          <w:sz w:val="24"/>
        </w:rPr>
        <w:t>学生信息</w:t>
      </w:r>
      <w:r w:rsidRPr="007325B5">
        <w:rPr>
          <w:rFonts w:ascii="Comic Sans MS" w:eastAsia="黑体" w:hAnsi="Comic Sans MS"/>
          <w:sz w:val="24"/>
        </w:rPr>
        <w:t>: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Last Name/</w:t>
      </w:r>
      <w:r w:rsidRPr="007325B5">
        <w:rPr>
          <w:rFonts w:ascii="Comic Sans MS" w:eastAsia="黑体" w:hint="eastAsia"/>
        </w:rPr>
        <w:t>姓</w:t>
      </w:r>
      <w:r w:rsidRPr="007325B5"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    </w:t>
      </w:r>
      <w:r>
        <w:rPr>
          <w:rFonts w:ascii="Comic Sans MS" w:eastAsia="黑体" w:hAnsi="Comic Sans MS"/>
        </w:rPr>
        <w:t xml:space="preserve"> </w:t>
      </w:r>
      <w:r w:rsidRPr="007325B5">
        <w:rPr>
          <w:rFonts w:ascii="Comic Sans MS" w:eastAsia="黑体" w:hAnsi="Comic Sans MS"/>
        </w:rPr>
        <w:t>First Name/</w:t>
      </w:r>
      <w:r w:rsidRPr="007325B5">
        <w:rPr>
          <w:rFonts w:ascii="Comic Sans MS" w:eastAsia="黑体" w:hint="eastAsia"/>
        </w:rPr>
        <w:t>名</w:t>
      </w:r>
      <w:r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        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 w:rsidRPr="007325B5">
        <w:rPr>
          <w:rFonts w:ascii="Comic Sans MS" w:eastAsia="黑体" w:hAnsi="Comic Sans MS"/>
        </w:rPr>
        <w:t>Date of Birth/</w:t>
      </w:r>
      <w:r w:rsidRPr="007325B5">
        <w:rPr>
          <w:rFonts w:ascii="Comic Sans MS" w:eastAsia="黑体" w:hint="eastAsia"/>
        </w:rPr>
        <w:t>出生日期</w:t>
      </w:r>
      <w:r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</w:t>
      </w:r>
      <w:r w:rsidRPr="007325B5">
        <w:rPr>
          <w:rFonts w:ascii="Comic Sans MS" w:eastAsia="黑体" w:hAnsi="Comic Sans MS"/>
        </w:rPr>
        <w:t>Gender</w:t>
      </w:r>
      <w:r w:rsidRPr="007325B5">
        <w:rPr>
          <w:rFonts w:ascii="Comic Sans MS" w:eastAsia="黑体" w:hint="eastAsia"/>
        </w:rPr>
        <w:t>性别</w:t>
      </w:r>
      <w:r>
        <w:rPr>
          <w:rFonts w:ascii="Comic Sans MS" w:eastAsia="黑体" w:hAnsi="Comic Sans MS" w:hint="eastAsia"/>
        </w:rPr>
        <w:t>：</w:t>
      </w:r>
      <w:r>
        <w:rPr>
          <w:rFonts w:ascii="Comic Sans MS" w:eastAsia="黑体" w:hAnsi="Comic Sans MS"/>
          <w:u w:val="single"/>
        </w:rPr>
        <w:t xml:space="preserve">                            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>
        <w:rPr>
          <w:rFonts w:ascii="Comic Sans MS" w:eastAsia="黑体" w:hAnsi="Comic Sans MS"/>
        </w:rPr>
        <w:t>School/</w:t>
      </w:r>
      <w:r>
        <w:rPr>
          <w:rFonts w:ascii="Comic Sans MS" w:eastAsia="黑体" w:hAnsi="Comic Sans MS" w:hint="eastAsia"/>
        </w:rPr>
        <w:t>学校：</w:t>
      </w:r>
      <w:r>
        <w:rPr>
          <w:rFonts w:ascii="Comic Sans MS" w:eastAsia="黑体" w:hAnsi="Comic Sans MS"/>
          <w:u w:val="single"/>
        </w:rPr>
        <w:t xml:space="preserve">                        </w:t>
      </w:r>
      <w:r w:rsidRPr="007325B5">
        <w:rPr>
          <w:rFonts w:ascii="Comic Sans MS" w:eastAsia="黑体" w:hAnsi="Comic Sans MS"/>
        </w:rPr>
        <w:t>Nationality/</w:t>
      </w:r>
      <w:r w:rsidRPr="007325B5">
        <w:rPr>
          <w:rFonts w:ascii="Comic Sans MS" w:eastAsia="黑体" w:hint="eastAsia"/>
        </w:rPr>
        <w:t>国籍</w:t>
      </w:r>
      <w:r>
        <w:rPr>
          <w:rFonts w:ascii="Comic Sans MS" w:eastAsia="黑体" w:hAnsi="Comic Sans MS"/>
        </w:rPr>
        <w:t>:</w:t>
      </w:r>
      <w:r>
        <w:rPr>
          <w:rFonts w:ascii="Comic Sans MS" w:eastAsia="黑体" w:hAnsi="Comic Sans MS"/>
          <w:u w:val="single"/>
        </w:rPr>
        <w:t xml:space="preserve">                          </w:t>
      </w: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</w:p>
    <w:p w:rsidR="00B033ED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Is there anything we should know about your child (eg. existing health condition, allergies etc)?  Please specify</w:t>
      </w:r>
      <w:r w:rsidRPr="007325B5">
        <w:rPr>
          <w:rFonts w:ascii="Comic Sans MS" w:eastAsia="黑体" w:hint="eastAsia"/>
        </w:rPr>
        <w:t>？希望了解有关您孩子更多的细节（如现有的健康状况，过敏等）</w:t>
      </w:r>
      <w:r w:rsidRPr="007325B5">
        <w:rPr>
          <w:rFonts w:ascii="Comic Sans MS" w:eastAsia="黑体" w:hAnsi="Comic Sans MS"/>
        </w:rPr>
        <w:t>: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>
        <w:rPr>
          <w:rFonts w:ascii="Comic Sans MS" w:eastAsia="黑体" w:hAnsi="Comic Sans MS"/>
          <w:u w:val="single"/>
        </w:rPr>
        <w:t xml:space="preserve">                                                                               </w:t>
      </w:r>
    </w:p>
    <w:p w:rsidR="00B033ED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Your child</w:t>
      </w:r>
      <w:r w:rsidRPr="007325B5">
        <w:rPr>
          <w:rFonts w:ascii="Comic Sans MS" w:eastAsia="黑体" w:hAnsi="Comic Sans MS" w:hint="eastAsia"/>
        </w:rPr>
        <w:t>’</w:t>
      </w:r>
      <w:r w:rsidRPr="007325B5">
        <w:rPr>
          <w:rFonts w:ascii="Comic Sans MS" w:eastAsia="黑体" w:hAnsi="Comic Sans MS"/>
        </w:rPr>
        <w:t>s art background/</w:t>
      </w:r>
      <w:r w:rsidRPr="007325B5">
        <w:rPr>
          <w:rFonts w:ascii="Comic Sans MS" w:eastAsia="黑体" w:hint="eastAsia"/>
        </w:rPr>
        <w:t>您孩子的艺术背景</w:t>
      </w:r>
      <w:r w:rsidRPr="007325B5">
        <w:rPr>
          <w:rFonts w:ascii="Comic Sans MS" w:eastAsia="黑体" w:hAnsi="Comic Sans MS"/>
        </w:rPr>
        <w:t>: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>
        <w:rPr>
          <w:rFonts w:ascii="Comic Sans MS" w:eastAsia="黑体" w:hAnsi="Comic Sans MS"/>
          <w:u w:val="single"/>
        </w:rPr>
        <w:t xml:space="preserve">                                                                               </w:t>
      </w:r>
    </w:p>
    <w:p w:rsidR="00B033ED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Where did you hear about 3i Art Center/</w:t>
      </w:r>
      <w:r w:rsidRPr="007325B5">
        <w:rPr>
          <w:rFonts w:ascii="Comic Sans MS" w:eastAsia="黑体" w:hint="eastAsia"/>
        </w:rPr>
        <w:t>您是如何得知的爱立方艺术中心</w:t>
      </w:r>
      <w:r w:rsidRPr="007325B5">
        <w:rPr>
          <w:rFonts w:ascii="Comic Sans MS" w:eastAsia="黑体" w:hAnsi="Comic Sans MS"/>
        </w:rPr>
        <w:t>?</w:t>
      </w:r>
    </w:p>
    <w:p w:rsidR="00B033ED" w:rsidRPr="00F91F7E" w:rsidRDefault="00B033ED" w:rsidP="007325B5">
      <w:pPr>
        <w:jc w:val="left"/>
        <w:rPr>
          <w:rFonts w:ascii="Comic Sans MS" w:eastAsia="黑体" w:hAnsi="Comic Sans MS"/>
          <w:u w:val="single"/>
        </w:rPr>
      </w:pPr>
      <w:r>
        <w:rPr>
          <w:rFonts w:ascii="Comic Sans MS" w:eastAsia="黑体" w:hAnsi="Comic Sans MS"/>
          <w:u w:val="single"/>
        </w:rPr>
        <w:t xml:space="preserve">                                                                               </w:t>
      </w:r>
    </w:p>
    <w:p w:rsidR="00B033ED" w:rsidRDefault="00B033ED" w:rsidP="007325B5">
      <w:pPr>
        <w:jc w:val="left"/>
        <w:rPr>
          <w:rFonts w:ascii="Comic Sans MS" w:eastAsia="黑体" w:hAnsi="Comic Sans MS"/>
        </w:rPr>
      </w:pPr>
    </w:p>
    <w:p w:rsidR="00B033ED" w:rsidRPr="004E7E10" w:rsidRDefault="00B033ED" w:rsidP="007325B5">
      <w:pPr>
        <w:jc w:val="left"/>
        <w:rPr>
          <w:rFonts w:ascii="Comic Sans MS" w:eastAsia="黑体" w:hAnsi="Comic Sans MS"/>
          <w:sz w:val="24"/>
          <w:szCs w:val="24"/>
        </w:rPr>
      </w:pPr>
      <w:r w:rsidRPr="004E7E10">
        <w:rPr>
          <w:rFonts w:ascii="Comic Sans MS" w:eastAsia="黑体" w:hAnsi="Comic Sans MS" w:hint="eastAsia"/>
          <w:sz w:val="24"/>
          <w:szCs w:val="24"/>
        </w:rPr>
        <w:t>选择您要报名参加的夏令营，</w:t>
      </w:r>
      <w:r>
        <w:rPr>
          <w:rFonts w:ascii="Comic Sans MS" w:eastAsia="黑体" w:hAnsi="Comic Sans MS" w:hint="eastAsia"/>
          <w:sz w:val="24"/>
          <w:szCs w:val="24"/>
        </w:rPr>
        <w:t>请在您要参加的时间后填“</w:t>
      </w:r>
      <w:r>
        <w:rPr>
          <w:rFonts w:ascii="Comic Sans MS" w:eastAsia="黑体" w:hAnsi="Comic Sans MS"/>
          <w:sz w:val="24"/>
          <w:szCs w:val="24"/>
        </w:rPr>
        <w:t>1</w:t>
      </w:r>
      <w:r>
        <w:rPr>
          <w:rFonts w:ascii="Comic Sans MS" w:eastAsia="黑体" w:hAnsi="Comic Sans MS" w:hint="eastAsia"/>
          <w:sz w:val="24"/>
          <w:szCs w:val="24"/>
        </w:rPr>
        <w:t>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8"/>
        <w:gridCol w:w="2340"/>
        <w:gridCol w:w="1080"/>
      </w:tblGrid>
      <w:tr w:rsidR="00B033ED" w:rsidRPr="003F037E" w:rsidTr="003F037E">
        <w:tc>
          <w:tcPr>
            <w:tcW w:w="7308" w:type="dxa"/>
            <w:gridSpan w:val="2"/>
            <w:vAlign w:val="center"/>
          </w:tcPr>
          <w:p w:rsidR="00B033ED" w:rsidRPr="003F037E" w:rsidRDefault="00B033ED" w:rsidP="003F037E">
            <w:pPr>
              <w:jc w:val="center"/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Ansi="Comic Sans MS" w:hint="eastAsia"/>
              </w:rPr>
              <w:t>时间和具体内容</w:t>
            </w:r>
          </w:p>
        </w:tc>
        <w:tc>
          <w:tcPr>
            <w:tcW w:w="1080" w:type="dxa"/>
            <w:vAlign w:val="center"/>
          </w:tcPr>
          <w:p w:rsidR="00B033ED" w:rsidRPr="003F037E" w:rsidRDefault="00B033ED" w:rsidP="003F037E">
            <w:pPr>
              <w:jc w:val="center"/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Ansi="Comic Sans MS" w:hint="eastAsia"/>
              </w:rPr>
              <w:t>参加人数</w:t>
            </w:r>
          </w:p>
        </w:tc>
      </w:tr>
      <w:tr w:rsidR="00B033ED" w:rsidRPr="00A91FA3" w:rsidTr="007B4C16">
        <w:trPr>
          <w:trHeight w:val="300"/>
        </w:trPr>
        <w:tc>
          <w:tcPr>
            <w:tcW w:w="4968" w:type="dxa"/>
            <w:vMerge w:val="restart"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int="eastAsia"/>
                <w:color w:val="C00000"/>
                <w:shd w:val="clear" w:color="auto" w:fill="FFFFFF"/>
              </w:rPr>
              <w:t>第一期</w:t>
            </w:r>
            <w:r w:rsidRPr="003F037E">
              <w:rPr>
                <w:rFonts w:ascii="Comic Sans MS" w:eastAsia="黑体" w:hint="eastAsia"/>
                <w:color w:val="000000"/>
                <w:shd w:val="clear" w:color="auto" w:fill="FFFFFF"/>
              </w:rPr>
              <w:t>为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6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9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日－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7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11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9:00-12:00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连续五周，爱立方朝阳画室每天上午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3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小时的课程，费用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1500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元／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5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个半天，每周一种绘画技术学习（水彩、素描、漫画、水溶彩铅、版画）。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9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13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285"/>
        </w:trPr>
        <w:tc>
          <w:tcPr>
            <w:tcW w:w="4968" w:type="dxa"/>
            <w:vMerge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C00000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tabs>
                <w:tab w:val="left" w:pos="750"/>
              </w:tabs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16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20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270"/>
        </w:trPr>
        <w:tc>
          <w:tcPr>
            <w:tcW w:w="4968" w:type="dxa"/>
            <w:vMerge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C00000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23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27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255"/>
        </w:trPr>
        <w:tc>
          <w:tcPr>
            <w:tcW w:w="4968" w:type="dxa"/>
            <w:vMerge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C00000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6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6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30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7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4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285"/>
        </w:trPr>
        <w:tc>
          <w:tcPr>
            <w:tcW w:w="4968" w:type="dxa"/>
            <w:vMerge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C00000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7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7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11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3F037E">
        <w:tc>
          <w:tcPr>
            <w:tcW w:w="7308" w:type="dxa"/>
            <w:gridSpan w:val="2"/>
            <w:tcBorders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3E3E3E"/>
                <w:shd w:val="clear" w:color="auto" w:fill="FFFFFF"/>
              </w:rPr>
            </w:pPr>
            <w:r w:rsidRPr="003F037E">
              <w:rPr>
                <w:rFonts w:ascii="Comic Sans MS" w:eastAsia="黑体" w:hint="eastAsia"/>
                <w:color w:val="C00000"/>
                <w:shd w:val="clear" w:color="auto" w:fill="FFFFFF"/>
              </w:rPr>
              <w:t>第二期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为</w:t>
            </w:r>
            <w:r w:rsidRPr="007B4C16">
              <w:rPr>
                <w:rFonts w:ascii="Comic Sans MS" w:eastAsia="黑体" w:hAnsi="Comic Sans MS"/>
                <w:color w:val="3E3E3E"/>
                <w:highlight w:val="yellow"/>
                <w:shd w:val="clear" w:color="auto" w:fill="FFFFFF"/>
              </w:rPr>
              <w:t>7</w:t>
            </w:r>
            <w:r w:rsidRPr="007B4C16">
              <w:rPr>
                <w:rFonts w:ascii="Comic Sans MS" w:eastAsia="黑体" w:hint="eastAsia"/>
                <w:color w:val="3E3E3E"/>
                <w:highlight w:val="yellow"/>
                <w:shd w:val="clear" w:color="auto" w:fill="FFFFFF"/>
              </w:rPr>
              <w:t>月</w:t>
            </w:r>
            <w:r w:rsidRPr="007B4C16">
              <w:rPr>
                <w:rFonts w:ascii="Comic Sans MS" w:eastAsia="黑体" w:hAnsi="Comic Sans MS"/>
                <w:color w:val="3E3E3E"/>
                <w:highlight w:val="yellow"/>
                <w:shd w:val="clear" w:color="auto" w:fill="FFFFFF"/>
              </w:rPr>
              <w:t>14</w:t>
            </w:r>
            <w:r w:rsidRPr="007B4C16">
              <w:rPr>
                <w:rFonts w:ascii="Comic Sans MS" w:eastAsia="黑体" w:hint="eastAsia"/>
                <w:color w:val="3E3E3E"/>
                <w:highlight w:val="yellow"/>
                <w:shd w:val="clear" w:color="auto" w:fill="FFFFFF"/>
              </w:rPr>
              <w:t>日</w:t>
            </w:r>
            <w:r w:rsidRPr="007B4C16">
              <w:rPr>
                <w:rFonts w:ascii="Comic Sans MS" w:eastAsia="黑体" w:hAnsi="Comic Sans MS"/>
                <w:color w:val="3E3E3E"/>
                <w:highlight w:val="yellow"/>
                <w:shd w:val="clear" w:color="auto" w:fill="FFFFFF"/>
              </w:rPr>
              <w:t>-18</w:t>
            </w:r>
            <w:r w:rsidRPr="007B4C16">
              <w:rPr>
                <w:rFonts w:ascii="Comic Sans MS" w:eastAsia="黑体" w:hint="eastAsia"/>
                <w:color w:val="3E3E3E"/>
                <w:highlight w:val="yellow"/>
                <w:shd w:val="clear" w:color="auto" w:fill="FFFFFF"/>
              </w:rPr>
              <w:t>日</w:t>
            </w:r>
            <w:r w:rsidRPr="003F037E">
              <w:rPr>
                <w:rFonts w:ascii="Comic Sans MS" w:eastAsia="黑体" w:hAnsi="Comic Sans MS" w:hint="eastAsia"/>
                <w:color w:val="3E3E3E"/>
                <w:shd w:val="clear" w:color="auto" w:fill="FFFFFF"/>
              </w:rPr>
              <w:t>“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风景写生</w:t>
            </w:r>
            <w:r w:rsidRPr="003F037E">
              <w:rPr>
                <w:rFonts w:ascii="Comic Sans MS" w:eastAsia="黑体" w:hAnsi="Comic Sans MS" w:hint="eastAsia"/>
                <w:color w:val="3E3E3E"/>
                <w:shd w:val="clear" w:color="auto" w:fill="FFFFFF"/>
              </w:rPr>
              <w:t>”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夏令营活动，包含食宿，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 xml:space="preserve"> 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费用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5800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元／人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 xml:space="preserve"> 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 xml:space="preserve"> 2014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年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6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30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日之前付款可享受会员价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4980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元）</w:t>
            </w:r>
          </w:p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写生，绘画最美的艺术表现形式之一，风景写生尤为如此！爱立方精心策划为期五天的的风景写生，通过实景写生及全面深度的艺术知识，让学生们找到绘画的乐趣。丰富的营地内容组合：艺术知识与实践、自然手工、自然科学、音乐有机的结合，积极引导中外学员的参与与分享。多种艺术形式与风景写生开启学员们的艺术表现力。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870"/>
        </w:trPr>
        <w:tc>
          <w:tcPr>
            <w:tcW w:w="4968" w:type="dxa"/>
            <w:vMerge w:val="restart"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int="eastAsia"/>
                <w:color w:val="C00000"/>
                <w:shd w:val="clear" w:color="auto" w:fill="FFFFFF"/>
              </w:rPr>
              <w:t>第三期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为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7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21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-8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1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日的两周全天夏令营（不含住宿），费用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3000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元／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5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天，主题学习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——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第一周</w:t>
            </w:r>
            <w:r w:rsidRPr="0004060A">
              <w:rPr>
                <w:rFonts w:ascii="Comic Sans MS" w:eastAsia="黑体" w:hint="eastAsia"/>
                <w:i/>
                <w:color w:val="FF6600"/>
                <w:shd w:val="clear" w:color="auto" w:fill="FFFFFF"/>
              </w:rPr>
              <w:t>中国传统艺术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和第二周的</w:t>
            </w:r>
            <w:r w:rsidRPr="0004060A">
              <w:rPr>
                <w:rFonts w:ascii="Comic Sans MS" w:eastAsia="黑体" w:hint="eastAsia"/>
                <w:i/>
                <w:color w:val="FF6600"/>
                <w:shd w:val="clear" w:color="auto" w:fill="FFFFFF"/>
              </w:rPr>
              <w:t>西方现代艺术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。（我们将通过创意综合、油画和户外美学实践的多种方式进行学习，深入主题。）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7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21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7"/>
                <w:attr w:name="Year" w:val="2014"/>
              </w:smartTagPr>
              <w:r>
                <w:rPr>
                  <w:rFonts w:ascii="Comic Sans MS" w:eastAsia="黑体" w:hAnsi="Comic Sans MS"/>
                </w:rPr>
                <w:t>7</w:t>
              </w:r>
              <w:r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25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7B4C16">
        <w:trPr>
          <w:trHeight w:val="690"/>
        </w:trPr>
        <w:tc>
          <w:tcPr>
            <w:tcW w:w="4968" w:type="dxa"/>
            <w:vMerge/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  <w:color w:val="C00000"/>
                <w:shd w:val="clear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B033ED" w:rsidRPr="003F037E" w:rsidRDefault="00B033ED" w:rsidP="003F037E">
            <w:pPr>
              <w:rPr>
                <w:rFonts w:ascii="Comic Sans MS" w:eastAsia="黑体" w:hAnsi="Comic Sans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8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7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28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  <w:r w:rsidRPr="003F037E">
              <w:rPr>
                <w:rFonts w:ascii="Comic Sans MS" w:eastAsia="黑体" w:hAnsi="Comic Sans MS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8"/>
                <w:attr w:name="Year" w:val="2014"/>
              </w:smartTagPr>
              <w:r w:rsidRPr="003F037E">
                <w:rPr>
                  <w:rFonts w:ascii="Comic Sans MS" w:eastAsia="黑体" w:hAnsi="Comic Sans MS"/>
                </w:rPr>
                <w:t>8</w:t>
              </w:r>
              <w:r w:rsidRPr="003F037E">
                <w:rPr>
                  <w:rFonts w:ascii="Comic Sans MS" w:eastAsia="黑体" w:hAnsi="Comic Sans MS" w:hint="eastAsia"/>
                </w:rPr>
                <w:t>月</w:t>
              </w:r>
              <w:r w:rsidRPr="003F037E">
                <w:rPr>
                  <w:rFonts w:ascii="Comic Sans MS" w:eastAsia="黑体" w:hAnsi="Comic Sans MS"/>
                </w:rPr>
                <w:t>1</w:t>
              </w:r>
              <w:r w:rsidRPr="003F037E">
                <w:rPr>
                  <w:rFonts w:ascii="Comic Sans MS" w:eastAsia="黑体" w:hAnsi="Comic Sans MS" w:hint="eastAsia"/>
                </w:rPr>
                <w:t>日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  <w:tr w:rsidR="00B033ED" w:rsidRPr="00A91FA3" w:rsidTr="003F037E">
        <w:tc>
          <w:tcPr>
            <w:tcW w:w="7308" w:type="dxa"/>
            <w:gridSpan w:val="2"/>
            <w:vAlign w:val="center"/>
          </w:tcPr>
          <w:p w:rsidR="00B033ED" w:rsidRPr="0004060A" w:rsidRDefault="00B033ED" w:rsidP="003F037E">
            <w:pPr>
              <w:rPr>
                <w:rFonts w:ascii="Comic Sans MS" w:eastAsia="黑体" w:hAnsi="Comic Sans MS"/>
              </w:rPr>
            </w:pPr>
            <w:r w:rsidRPr="003F037E">
              <w:rPr>
                <w:rFonts w:ascii="Comic Sans MS" w:eastAsia="黑体" w:hint="eastAsia"/>
                <w:color w:val="C00000"/>
                <w:shd w:val="clear" w:color="auto" w:fill="FFFFFF"/>
              </w:rPr>
              <w:t>第四期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为爱立方德国行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——2014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年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8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月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13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</w:t>
            </w:r>
            <w:r w:rsidRPr="003F037E">
              <w:rPr>
                <w:rFonts w:ascii="Comic Sans MS" w:eastAsia="黑体" w:hAnsi="Comic Sans MS"/>
                <w:color w:val="3E3E3E"/>
                <w:shd w:val="clear" w:color="auto" w:fill="FFFFFF"/>
              </w:rPr>
              <w:t>-15</w:t>
            </w:r>
            <w:r w:rsidRPr="003F037E">
              <w:rPr>
                <w:rFonts w:ascii="Comic Sans MS" w:eastAsia="黑体" w:hint="eastAsia"/>
                <w:color w:val="3E3E3E"/>
                <w:shd w:val="clear" w:color="auto" w:fill="FFFFFF"/>
              </w:rPr>
              <w:t>日相约德国汉堡，开展三天的艺术游活动，内容包含博物馆参观、德国画室课程体验、城市写生等。</w:t>
            </w:r>
            <w:r w:rsidRPr="0004060A">
              <w:rPr>
                <w:rFonts w:ascii="Comic Sans MS" w:eastAsia="黑体" w:hint="eastAsia"/>
                <w:color w:val="3E3E3E"/>
                <w:shd w:val="clear" w:color="auto" w:fill="FFFFFF"/>
              </w:rPr>
              <w:t>每天</w:t>
            </w:r>
            <w:r w:rsidRPr="0004060A">
              <w:rPr>
                <w:rFonts w:ascii="Comic Sans MS" w:eastAsia="黑体"/>
                <w:color w:val="3E3E3E"/>
                <w:shd w:val="clear" w:color="auto" w:fill="FFFFFF"/>
              </w:rPr>
              <w:t>6</w:t>
            </w:r>
            <w:r>
              <w:rPr>
                <w:rFonts w:ascii="Comic Sans MS" w:eastAsia="黑体" w:hint="eastAsia"/>
                <w:color w:val="3E3E3E"/>
                <w:shd w:val="clear" w:color="auto" w:fill="FFFFFF"/>
              </w:rPr>
              <w:t>小时的课程内容，费用</w:t>
            </w:r>
            <w:r>
              <w:rPr>
                <w:rFonts w:ascii="Comic Sans MS" w:eastAsia="黑体"/>
                <w:color w:val="3E3E3E"/>
                <w:shd w:val="clear" w:color="auto" w:fill="FFFFFF"/>
              </w:rPr>
              <w:t>2400</w:t>
            </w:r>
            <w:r>
              <w:rPr>
                <w:rFonts w:ascii="Comic Sans MS" w:eastAsia="黑体" w:hint="eastAsia"/>
                <w:color w:val="3E3E3E"/>
                <w:shd w:val="clear" w:color="auto" w:fill="FFFFFF"/>
              </w:rPr>
              <w:t>元</w:t>
            </w:r>
            <w:r w:rsidRPr="0004060A">
              <w:rPr>
                <w:rFonts w:ascii="Comic Sans MS" w:eastAsia="黑体" w:hint="eastAsia"/>
                <w:color w:val="3E3E3E"/>
                <w:shd w:val="clear" w:color="auto" w:fill="FFFFFF"/>
              </w:rPr>
              <w:t>。不包含午餐和门票</w:t>
            </w:r>
            <w:r>
              <w:rPr>
                <w:rFonts w:ascii="Comic Sans MS" w:eastAsia="黑体" w:hint="eastAsia"/>
                <w:color w:val="3E3E3E"/>
                <w:shd w:val="clear" w:color="auto" w:fill="FFFFFF"/>
              </w:rPr>
              <w:t>。</w:t>
            </w:r>
          </w:p>
        </w:tc>
        <w:tc>
          <w:tcPr>
            <w:tcW w:w="1080" w:type="dxa"/>
            <w:vAlign w:val="center"/>
          </w:tcPr>
          <w:p w:rsidR="00B033ED" w:rsidRPr="00A91FA3" w:rsidRDefault="00B033ED" w:rsidP="003F037E">
            <w:pPr>
              <w:jc w:val="center"/>
              <w:rPr>
                <w:rFonts w:ascii="Comic Sans MS" w:eastAsia="黑体" w:hAnsi="Comic Sans MS"/>
              </w:rPr>
            </w:pPr>
          </w:p>
        </w:tc>
      </w:tr>
    </w:tbl>
    <w:p w:rsidR="00B033ED" w:rsidRDefault="00B033ED" w:rsidP="007325B5">
      <w:pPr>
        <w:jc w:val="left"/>
        <w:rPr>
          <w:rFonts w:ascii="Comic Sans MS" w:eastAsia="黑体" w:hAnsi="Comic Sans MS"/>
        </w:rPr>
      </w:pP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Thank you for completing this form.</w:t>
      </w: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I have read the terms and condition overleaf and agree to them:</w:t>
      </w: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int="eastAsia"/>
        </w:rPr>
        <w:t>感谢您填写此表格</w:t>
      </w: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int="eastAsia"/>
        </w:rPr>
        <w:t>我已阅读爱立方艺术中心课程协议并同意</w:t>
      </w:r>
    </w:p>
    <w:p w:rsidR="00B033ED" w:rsidRPr="007325B5" w:rsidRDefault="00B033ED" w:rsidP="007325B5">
      <w:pPr>
        <w:jc w:val="left"/>
        <w:rPr>
          <w:rFonts w:ascii="Comic Sans MS" w:eastAsia="黑体" w:hAnsi="Comic Sans MS"/>
        </w:rPr>
      </w:pPr>
    </w:p>
    <w:p w:rsidR="00B033ED" w:rsidRDefault="00B033ED" w:rsidP="00CE25C9">
      <w:pPr>
        <w:jc w:val="left"/>
        <w:rPr>
          <w:rFonts w:ascii="Comic Sans MS" w:eastAsia="黑体" w:hAnsi="Comic Sans MS"/>
        </w:rPr>
      </w:pPr>
      <w:r w:rsidRPr="007325B5">
        <w:rPr>
          <w:rFonts w:ascii="Comic Sans MS" w:eastAsia="黑体" w:hAnsi="Comic Sans MS"/>
        </w:rPr>
        <w:t>Signature Parent / Legal Guardian/</w:t>
      </w:r>
      <w:r w:rsidRPr="007325B5">
        <w:rPr>
          <w:rFonts w:ascii="Comic Sans MS" w:eastAsia="黑体" w:hint="eastAsia"/>
        </w:rPr>
        <w:t>家长或监护人签字：</w:t>
      </w:r>
      <w:r w:rsidRPr="007325B5">
        <w:rPr>
          <w:rFonts w:ascii="Comic Sans MS" w:eastAsia="黑体" w:hAnsi="Comic Sans MS"/>
        </w:rPr>
        <w:t xml:space="preserve">           Date/</w:t>
      </w:r>
      <w:r w:rsidRPr="007325B5">
        <w:rPr>
          <w:rFonts w:ascii="Comic Sans MS" w:eastAsia="黑体" w:hint="eastAsia"/>
        </w:rPr>
        <w:t>时间：</w:t>
      </w:r>
      <w:r w:rsidRPr="007325B5">
        <w:rPr>
          <w:rFonts w:ascii="Comic Sans MS" w:eastAsia="黑体" w:hAnsi="Comic Sans MS"/>
        </w:rPr>
        <w:t xml:space="preserve">  </w:t>
      </w:r>
    </w:p>
    <w:p w:rsidR="00B033ED" w:rsidRDefault="00B033ED" w:rsidP="00CE25C9">
      <w:pPr>
        <w:jc w:val="left"/>
        <w:rPr>
          <w:rFonts w:ascii="Comic Sans MS" w:eastAsia="黑体" w:hAnsi="Comic Sans MS"/>
        </w:rPr>
      </w:pPr>
      <w:r w:rsidRPr="008927FA">
        <w:rPr>
          <w:rFonts w:ascii="Comic Sans MS" w:eastAsia="黑体" w:hAnsi="Comic Sans MS"/>
        </w:rPr>
        <w:pict>
          <v:shape id="_x0000_i1025" type="#_x0000_t75" style="width:414pt;height:619.5pt">
            <v:imagedata r:id="rId8" o:title=""/>
          </v:shape>
        </w:pict>
      </w:r>
    </w:p>
    <w:p w:rsidR="00B033ED" w:rsidRPr="000658F7" w:rsidRDefault="00B033ED" w:rsidP="00CE25C9">
      <w:pPr>
        <w:jc w:val="left"/>
        <w:rPr>
          <w:rFonts w:ascii="Comic Sans MS" w:eastAsia="黑体" w:hAnsi="Comic Sans MS"/>
        </w:rPr>
      </w:pPr>
      <w:r w:rsidRPr="008927FA">
        <w:rPr>
          <w:rFonts w:ascii="Comic Sans MS" w:eastAsia="黑体" w:hAnsi="Comic Sans MS"/>
        </w:rPr>
        <w:pict>
          <v:shape id="_x0000_i1026" type="#_x0000_t75" style="width:414.75pt;height:198.75pt">
            <v:imagedata r:id="rId9" o:title="" cropbottom="22903f"/>
          </v:shape>
        </w:pict>
      </w:r>
    </w:p>
    <w:sectPr w:rsidR="00B033ED" w:rsidRPr="000658F7" w:rsidSect="00BD4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3ED" w:rsidRDefault="00B033ED" w:rsidP="007325B5">
      <w:r>
        <w:separator/>
      </w:r>
    </w:p>
  </w:endnote>
  <w:endnote w:type="continuationSeparator" w:id="0">
    <w:p w:rsidR="00B033ED" w:rsidRDefault="00B033ED" w:rsidP="00732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3ED" w:rsidRDefault="00B033ED" w:rsidP="007325B5">
      <w:r>
        <w:separator/>
      </w:r>
    </w:p>
  </w:footnote>
  <w:footnote w:type="continuationSeparator" w:id="0">
    <w:p w:rsidR="00B033ED" w:rsidRDefault="00B033ED" w:rsidP="00732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AA231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AEA845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1338C6D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7BC294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606333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236238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2BAF77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B80A17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344D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FAA7CB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EE3"/>
    <w:rsid w:val="0004060A"/>
    <w:rsid w:val="000554C9"/>
    <w:rsid w:val="000658F7"/>
    <w:rsid w:val="000C332B"/>
    <w:rsid w:val="000C3A80"/>
    <w:rsid w:val="0012316B"/>
    <w:rsid w:val="00192CD4"/>
    <w:rsid w:val="001F6D58"/>
    <w:rsid w:val="002231E1"/>
    <w:rsid w:val="00317CEC"/>
    <w:rsid w:val="00351009"/>
    <w:rsid w:val="003B79E0"/>
    <w:rsid w:val="003F037E"/>
    <w:rsid w:val="0046464E"/>
    <w:rsid w:val="00480F16"/>
    <w:rsid w:val="004E7E10"/>
    <w:rsid w:val="00570ED2"/>
    <w:rsid w:val="005D306A"/>
    <w:rsid w:val="007325B5"/>
    <w:rsid w:val="007B4C16"/>
    <w:rsid w:val="007C720A"/>
    <w:rsid w:val="007D5AF6"/>
    <w:rsid w:val="00861563"/>
    <w:rsid w:val="008927FA"/>
    <w:rsid w:val="00A03C2B"/>
    <w:rsid w:val="00A7035D"/>
    <w:rsid w:val="00A91FA3"/>
    <w:rsid w:val="00B033ED"/>
    <w:rsid w:val="00BD4EE3"/>
    <w:rsid w:val="00CE1FA2"/>
    <w:rsid w:val="00CE25C9"/>
    <w:rsid w:val="00CE49E8"/>
    <w:rsid w:val="00D95537"/>
    <w:rsid w:val="00E0450C"/>
    <w:rsid w:val="00F91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4EE3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D4E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4EE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4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4EE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2316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2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393</TotalTime>
  <Pages>4</Pages>
  <Words>296</Words>
  <Characters>1690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Parent / Legal Guardian/家长、合法监护人信息:	</dc:title>
  <dc:subject/>
  <dc:creator>elephant</dc:creator>
  <cp:keywords/>
  <dc:description/>
  <cp:lastModifiedBy>雨林木风</cp:lastModifiedBy>
  <cp:revision>14</cp:revision>
  <dcterms:created xsi:type="dcterms:W3CDTF">2014-05-07T05:59:00Z</dcterms:created>
  <dcterms:modified xsi:type="dcterms:W3CDTF">2014-05-08T03:52:00Z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